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Wohltorf (Amt Hohe Elbgeest) - Lieferung 1x HLF20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HLF20 an die Freiwillige Feuerwehr.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